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C0FF" w14:textId="77777777" w:rsidR="008905B1" w:rsidRDefault="0023164C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COBTO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905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905B1">
        <w:rPr>
          <w:rFonts w:ascii="Times New Roman" w:hAnsi="Times New Roman" w:cs="Times New Roman"/>
          <w:sz w:val="24"/>
          <w:szCs w:val="24"/>
        </w:rPr>
        <w:t>fl.1401)</w:t>
      </w:r>
    </w:p>
    <w:p w14:paraId="604DF304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0CE60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9FE42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7F8C0B74" w14:textId="45C931E0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 w:rsidR="00EA7EBC">
        <w:rPr>
          <w:rFonts w:ascii="Times New Roman" w:hAnsi="Times New Roman" w:cs="Times New Roman"/>
          <w:sz w:val="24"/>
          <w:szCs w:val="24"/>
        </w:rPr>
        <w:t>Rutland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A06D68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379209D2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F8B5C" w14:textId="77777777" w:rsidR="008905B1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E252F7" w14:textId="77777777" w:rsidR="008905B1" w:rsidRPr="00680D2B" w:rsidRDefault="008905B1" w:rsidP="008905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52AAA9B1" w14:textId="4695A206" w:rsidR="00BA00AB" w:rsidRPr="0023164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316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3237D" w14:textId="77777777" w:rsidR="0023164C" w:rsidRDefault="0023164C" w:rsidP="009139A6">
      <w:r>
        <w:separator/>
      </w:r>
    </w:p>
  </w:endnote>
  <w:endnote w:type="continuationSeparator" w:id="0">
    <w:p w14:paraId="23053688" w14:textId="77777777" w:rsidR="0023164C" w:rsidRDefault="002316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A8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1D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8D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D000" w14:textId="77777777" w:rsidR="0023164C" w:rsidRDefault="0023164C" w:rsidP="009139A6">
      <w:r>
        <w:separator/>
      </w:r>
    </w:p>
  </w:footnote>
  <w:footnote w:type="continuationSeparator" w:id="0">
    <w:p w14:paraId="5AD4E45C" w14:textId="77777777" w:rsidR="0023164C" w:rsidRDefault="002316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281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D0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DB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64C"/>
    <w:rsid w:val="000666E0"/>
    <w:rsid w:val="0023164C"/>
    <w:rsid w:val="002510B7"/>
    <w:rsid w:val="005C130B"/>
    <w:rsid w:val="00826F5C"/>
    <w:rsid w:val="008905B1"/>
    <w:rsid w:val="009139A6"/>
    <w:rsid w:val="009448BB"/>
    <w:rsid w:val="00A3176C"/>
    <w:rsid w:val="00AE65F8"/>
    <w:rsid w:val="00BA00AB"/>
    <w:rsid w:val="00CB4ED9"/>
    <w:rsid w:val="00EA7EB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71AD6"/>
  <w15:chartTrackingRefBased/>
  <w15:docId w15:val="{089F9E12-EC1A-4976-952C-DC4D7D856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2021-05-04T15:51:00Z</dcterms:created>
  <dcterms:modified xsi:type="dcterms:W3CDTF">2021-05-04T18:24:00Z</dcterms:modified>
</cp:coreProperties>
</file>